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820064" w:rsidRPr="008978B2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09.05.2017</w:t>
      </w:r>
    </w:p>
    <w:p w:rsidR="00820064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820064" w:rsidRPr="002E7565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820064" w:rsidRPr="008978B2" w:rsidRDefault="00820064" w:rsidP="009D5A3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20064" w:rsidRDefault="00820064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20064" w:rsidRPr="008978B2" w:rsidRDefault="00820064" w:rsidP="00164003">
      <w:pPr>
        <w:pStyle w:val="NoSpacing"/>
        <w:rPr>
          <w:rFonts w:ascii="Comic Sans MS" w:hAnsi="Comic Sans MS"/>
          <w:sz w:val="20"/>
          <w:szCs w:val="20"/>
        </w:rPr>
      </w:pPr>
      <w:r w:rsidRPr="00164003">
        <w:rPr>
          <w:rFonts w:ascii="Comic Sans MS" w:hAnsi="Comic Sans MS" w:cs="Calibri"/>
          <w:sz w:val="20"/>
          <w:szCs w:val="20"/>
        </w:rPr>
        <w:t xml:space="preserve">Panoya roket resimleri asılır. </w:t>
      </w:r>
      <w:r w:rsidRPr="00164003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820064" w:rsidRPr="008978B2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20064" w:rsidRPr="008978B2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ROKET 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Oyun -Fen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20064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20064" w:rsidRPr="00633088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Öğle Yemeği, Temizlik</w:t>
      </w:r>
    </w:p>
    <w:p w:rsidR="00820064" w:rsidRPr="00633088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820064" w:rsidRPr="00633088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Kahvaltı, Temizlik</w:t>
      </w:r>
    </w:p>
    <w:p w:rsidR="00820064" w:rsidRPr="00633088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20064" w:rsidRPr="00633088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Etkinlik Zamanı</w:t>
      </w:r>
    </w:p>
    <w:p w:rsidR="00820064" w:rsidRPr="0074215C" w:rsidRDefault="00820064" w:rsidP="0078445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BALONLARI PATLATALIM  </w:t>
      </w:r>
      <w:r w:rsidRPr="0074215C">
        <w:rPr>
          <w:rFonts w:ascii="Comic Sans MS" w:hAnsi="Comic Sans MS"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isimli </w:t>
      </w:r>
      <w:r w:rsidRPr="0074215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oyun </w:t>
      </w:r>
      <w:r w:rsidRPr="0074215C">
        <w:rPr>
          <w:rFonts w:ascii="Comic Sans MS" w:hAnsi="Comic Sans MS"/>
          <w:sz w:val="20"/>
          <w:szCs w:val="20"/>
        </w:rPr>
        <w:t>etkinliği</w:t>
      </w:r>
    </w:p>
    <w:p w:rsidR="00820064" w:rsidRPr="00633088" w:rsidRDefault="00820064" w:rsidP="0078445C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Oyun Zamanı</w:t>
      </w:r>
    </w:p>
    <w:p w:rsidR="00820064" w:rsidRPr="0074215C" w:rsidRDefault="00820064" w:rsidP="0078445C">
      <w:pPr>
        <w:pStyle w:val="NoSpacing"/>
        <w:rPr>
          <w:rFonts w:ascii="Comic Sans MS" w:hAnsi="Comic Sans MS"/>
          <w:sz w:val="20"/>
          <w:szCs w:val="20"/>
        </w:rPr>
      </w:pPr>
      <w:r w:rsidRPr="0074215C">
        <w:rPr>
          <w:rFonts w:ascii="Comic Sans MS" w:hAnsi="Comic Sans MS"/>
          <w:sz w:val="20"/>
          <w:szCs w:val="20"/>
        </w:rPr>
        <w:t>Öğrenme merkezlerinde oyun</w:t>
      </w:r>
    </w:p>
    <w:p w:rsidR="00820064" w:rsidRPr="008978B2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20064" w:rsidRPr="008978B2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20064" w:rsidRPr="008978B2" w:rsidRDefault="0082006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20064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20064" w:rsidRPr="008978B2" w:rsidRDefault="0082006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20064" w:rsidRDefault="0082006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20064" w:rsidRDefault="00820064" w:rsidP="00371A7D">
      <w:pPr>
        <w:pStyle w:val="Subtitle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820064" w:rsidRPr="00AD188D" w:rsidRDefault="00820064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ROKET DENEYİ </w:t>
      </w:r>
    </w:p>
    <w:p w:rsidR="00820064" w:rsidRPr="00436F22" w:rsidRDefault="0082006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Oyun-Fen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820064" w:rsidRDefault="0082006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820064" w:rsidRPr="00BB3A48" w:rsidRDefault="0082006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303pt;height:38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<v:textbox>
              <w:txbxContent>
                <w:p w:rsidR="00820064" w:rsidRDefault="00820064" w:rsidP="00D46B5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20064" w:rsidRPr="002C3115" w:rsidRDefault="00820064" w:rsidP="002E756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2C31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820064" w:rsidRPr="002C3115" w:rsidRDefault="00820064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Kazanım 2: Denge hareketleri yapar.</w:t>
                  </w:r>
                </w:p>
                <w:p w:rsidR="00820064" w:rsidRDefault="00820064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Ağırlığını bir noktadan diğerine aktarır. Atlama ile ilgili denge hareketlerini yapar. Konma ile ilgili denge hareketlerini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Başlama ile ilgili denge hareketlerini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Durma ile ilgili denge hareketlerini yapar.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Tek ayak üzerinde durur.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Tek ayak üzerinde sıçrar.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 xml:space="preserve">Bireysel ve eşli olarak denge hareketleri yapar.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Çizgi üzerinde yönergeler doğrultusunda yürür. Denge tahtası üzerinde yönergeler doğrultusunda yürür.</w:t>
                  </w:r>
                </w:p>
                <w:p w:rsidR="00820064" w:rsidRPr="002C3115" w:rsidRDefault="00820064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Kazanım 1: Yer değiştirme hareketleri yapar.</w:t>
                  </w:r>
                </w:p>
                <w:p w:rsidR="00820064" w:rsidRDefault="00820064" w:rsidP="002C31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Isınma ve soğuma hareketlerini bir rehber eşliğinde yapar. Yönergeler doğrultusunda yürür. Yönergeler doğrultusunda koşar.</w:t>
                  </w:r>
                </w:p>
                <w:p w:rsidR="00820064" w:rsidRPr="00164003" w:rsidRDefault="00820064" w:rsidP="002E756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820064" w:rsidRPr="00164003" w:rsidRDefault="00820064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820064" w:rsidRPr="00164003" w:rsidRDefault="00820064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Dikkat edilmesi gereken nesne/durum/olaya odaklanır. 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</w:p>
                <w:p w:rsidR="00820064" w:rsidRPr="00164003" w:rsidRDefault="00820064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820064" w:rsidRDefault="00820064" w:rsidP="0016400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4003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38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<v:textbox>
              <w:txbxContent>
                <w:p w:rsidR="00820064" w:rsidRDefault="00820064" w:rsidP="00371A7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820064" w:rsidRPr="00C76592" w:rsidRDefault="00820064" w:rsidP="00C76592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ÇUVAL YARIŞI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oyunu oynanır</w:t>
                  </w: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Öğretmen sınıfta istekli 5 ya da 10 çocuk seçer. 3-</w:t>
                  </w:r>
                  <w:smartTag w:uri="urn:schemas-microsoft-com:office:smarttags" w:element="metricconverter">
                    <w:smartTagPr>
                      <w:attr w:name="ProductID" w:val="4 metre"/>
                    </w:smartTagPr>
                    <w:r w:rsidRPr="00C76592">
                      <w:rPr>
                        <w:rFonts w:ascii="Comic Sans MS" w:hAnsi="Comic Sans MS"/>
                        <w:sz w:val="20"/>
                        <w:szCs w:val="20"/>
                      </w:rPr>
                      <w:t>4 metre</w:t>
                    </w:r>
                  </w:smartTag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 xml:space="preserve"> uzağa bitiş çizgisi çizilir. Her çocuğa birer çuval verilir. Çocuklar çuvalların içine girerler. Çuvalların uçlarını elleriyle tutarlar. Öğretmenin başlama komutuyla çuval içinde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başlangıç çizgisinden </w:t>
                  </w: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yürümeye çalışırlar. Bitiş çizgisine varıp geri dönerler.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76592">
                    <w:rPr>
                      <w:rFonts w:ascii="Comic Sans MS" w:hAnsi="Comic Sans MS"/>
                      <w:sz w:val="20"/>
                      <w:szCs w:val="20"/>
                    </w:rPr>
                    <w:t>ilk dönen birinci olur.</w:t>
                  </w: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Dinlendirici oyuna geçilir. Verilen komuta göre gece-gündüz oyunu ıoynanır.</w:t>
                  </w: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geçilir, ön hazırlıklar yapılır ve ROKET deneyine geçilir.</w:t>
                  </w: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064" w:rsidRPr="002C3115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Malzemeler: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2-</w:t>
                  </w:r>
                  <w:smartTag w:uri="urn:schemas-microsoft-com:office:smarttags" w:element="metricconverter">
                    <w:smartTagPr>
                      <w:attr w:name="ProductID" w:val="3 metre"/>
                    </w:smartTagPr>
                    <w:r w:rsidRPr="002C3115">
                      <w:rPr>
                        <w:rFonts w:ascii="Comic Sans MS" w:hAnsi="Comic Sans MS"/>
                        <w:sz w:val="20"/>
                        <w:szCs w:val="20"/>
                      </w:rPr>
                      <w:t>3 metre</w:t>
                    </w:r>
                  </w:smartTag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 xml:space="preserve"> iplik, balon, mandal, bant.</w:t>
                  </w:r>
                </w:p>
                <w:p w:rsidR="00820064" w:rsidRPr="002C3115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Yapılışı: 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İpliği pipetin içinden geçirelim</w:t>
                  </w:r>
                </w:p>
                <w:p w:rsidR="00820064" w:rsidRPr="002C3115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Balonu şişirip hafifçe bükerek ağzını mandallayalım</w:t>
                  </w:r>
                </w:p>
                <w:p w:rsidR="00820064" w:rsidRPr="002C3115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İplik geçirilmiş pipeti balonun üzerine boylamasına bantlayalım</w:t>
                  </w:r>
                </w:p>
                <w:p w:rsidR="00820064" w:rsidRPr="002C3115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Mandal çıkarıldığında balon ne tarafa doğru hareket eder?</w:t>
                  </w:r>
                </w:p>
                <w:p w:rsidR="00820064" w:rsidRPr="002C3115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İpliğin iki ucundan gergince tutup balonun ağzındaki mandalı çıkaralım ve balonun hareketini gözlemleyelim.</w:t>
                  </w:r>
                </w:p>
                <w:p w:rsidR="00820064" w:rsidRDefault="00820064" w:rsidP="002C31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Sonuç: Balonun ağzı açılınca bu bölgede oluşan havanın basıncı daha fazla olduğu için balon arkaya doğru hareket eder.</w:t>
                  </w: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20064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Pr="002C3115">
                    <w:rPr>
                      <w:rFonts w:ascii="Comic Sans MS" w:hAnsi="Comic Sans MS"/>
                      <w:sz w:val="20"/>
                      <w:szCs w:val="20"/>
                    </w:rPr>
                    <w:t>Roketler sıcak gazın kapalı bir kaptan bir delik aracılığıyla hızlıca dışarı çıkması sonucu gazın çıkış deliğinin tersi istikametinde oluşan itme gücüyle hareket ederler..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’’</w:t>
                  </w:r>
                </w:p>
                <w:p w:rsidR="00820064" w:rsidRPr="00C76592" w:rsidRDefault="00820064" w:rsidP="00C7659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20064" w:rsidRPr="00BB3A48" w:rsidRDefault="0082006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20064" w:rsidRDefault="00820064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820064" w:rsidRDefault="00820064" w:rsidP="00890E89">
      <w:r>
        <w:rPr>
          <w:noProof/>
        </w:rPr>
        <w:pict>
          <v:shape id="Text Box 7" o:spid="_x0000_s1028" type="#_x0000_t202" style="position:absolute;margin-left:385.15pt;margin-top:7.15pt;width:324pt;height:9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">
            <v:textbox>
              <w:txbxContent>
                <w:p w:rsidR="00820064" w:rsidRPr="00B0732E" w:rsidRDefault="00820064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1pt;margin-top:7.15pt;width:324pt;height:9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">
            <v:textbox>
              <w:txbxContent>
                <w:p w:rsidR="00820064" w:rsidRDefault="00820064" w:rsidP="00B073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820064" w:rsidRPr="00B0732E" w:rsidRDefault="00820064" w:rsidP="00B073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6400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smartTag w:uri="urn:schemas-microsoft-com:office:smarttags" w:element="metricconverter">
                    <w:smartTagPr>
                      <w:attr w:name="ProductID" w:val="3 metre"/>
                    </w:smartTagPr>
                    <w:r w:rsidRPr="00164003">
                      <w:rPr>
                        <w:rFonts w:ascii="Comic Sans MS" w:hAnsi="Comic Sans MS"/>
                        <w:sz w:val="20"/>
                        <w:szCs w:val="20"/>
                        <w:lang w:val="en-US"/>
                      </w:rPr>
                      <w:t>3 metre</w:t>
                    </w:r>
                  </w:smartTag>
                  <w:r w:rsidRPr="0016400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iplik, balon, mandal, bant.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çuval</w:t>
                  </w:r>
                </w:p>
                <w:p w:rsidR="00820064" w:rsidRDefault="0082006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820064" w:rsidRPr="00890E89" w:rsidRDefault="00820064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Roket deney yarışma</w:t>
                  </w:r>
                </w:p>
                <w:p w:rsidR="00820064" w:rsidRPr="00436F22" w:rsidRDefault="00820064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820064" w:rsidRPr="00436F22" w:rsidRDefault="00820064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Başlangıç - bitiş</w:t>
                  </w:r>
                </w:p>
              </w:txbxContent>
            </v:textbox>
          </v:shape>
        </w:pict>
      </w:r>
    </w:p>
    <w:p w:rsidR="00820064" w:rsidRDefault="00820064" w:rsidP="00890E89"/>
    <w:p w:rsidR="00820064" w:rsidRDefault="00820064" w:rsidP="00890E89"/>
    <w:p w:rsidR="00820064" w:rsidRDefault="00820064" w:rsidP="00890E89"/>
    <w:p w:rsidR="00820064" w:rsidRDefault="00820064" w:rsidP="00890E89">
      <w:r>
        <w:rPr>
          <w:noProof/>
        </w:rPr>
        <w:pict>
          <v:shape id="Text Box 9" o:spid="_x0000_s1030" type="#_x0000_t202" style="position:absolute;margin-left:-6.35pt;margin-top:16.85pt;width:711pt;height:5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<v:textbox>
              <w:txbxContent>
                <w:p w:rsidR="00820064" w:rsidRPr="007706DB" w:rsidRDefault="00820064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820064" w:rsidRDefault="00820064" w:rsidP="00890E89"/>
    <w:p w:rsidR="00820064" w:rsidRDefault="00820064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820064" w:rsidRDefault="00820064" w:rsidP="00E971F8">
      <w:pPr>
        <w:rPr>
          <w:rFonts w:ascii="Comic Sans MS" w:hAnsi="Comic Sans MS"/>
          <w:b/>
          <w:sz w:val="20"/>
          <w:szCs w:val="20"/>
        </w:rPr>
      </w:pP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820064" w:rsidRPr="00D46B5F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Çuval yarışını sevdiniz mi?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Yarışmada neye dikkat ettiniz?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Yarışmaya hangi çizgiden başladık (başlangıç)?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 hangi çizgide bitti?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Roket deneyini sevdiniz mi?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Bilimle ilgili işler hoşunuza gidiyor mu?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Daha fazla deney yapmak ister misiniz?</w:t>
      </w:r>
    </w:p>
    <w:p w:rsidR="0082006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Roket nasıl hareket etti?</w:t>
      </w:r>
    </w:p>
    <w:p w:rsidR="00820064" w:rsidRPr="009322A4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15.16.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820064" w:rsidRPr="00890E89" w:rsidRDefault="00820064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820064" w:rsidRDefault="00820064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20064" w:rsidRDefault="00820064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20064" w:rsidRDefault="00820064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20064" w:rsidRPr="008F24B9" w:rsidRDefault="00820064" w:rsidP="009D5A3F">
      <w:pPr>
        <w:spacing w:after="0"/>
        <w:jc w:val="center"/>
        <w:rPr>
          <w:rFonts w:ascii="Comic Sans MS" w:hAnsi="Comic Sans MS" w:cs="Calibri"/>
          <w:b/>
          <w:bCs/>
          <w:sz w:val="20"/>
          <w:szCs w:val="20"/>
        </w:rPr>
      </w:pPr>
      <w:r w:rsidRPr="008F24B9">
        <w:rPr>
          <w:rFonts w:ascii="Comic Sans MS" w:hAnsi="Comic Sans MS" w:cs="Calibri"/>
          <w:b/>
          <w:bCs/>
          <w:sz w:val="20"/>
          <w:szCs w:val="20"/>
        </w:rPr>
        <w:t>ETKİNLİK PLANI (2)</w:t>
      </w:r>
    </w:p>
    <w:p w:rsidR="00820064" w:rsidRPr="008F24B9" w:rsidRDefault="00820064" w:rsidP="009D5A3F">
      <w:pPr>
        <w:spacing w:after="0"/>
        <w:jc w:val="center"/>
        <w:rPr>
          <w:rFonts w:ascii="Comic Sans MS" w:hAnsi="Comic Sans MS" w:cs="Calibri"/>
          <w:b/>
          <w:bCs/>
          <w:sz w:val="20"/>
          <w:szCs w:val="20"/>
        </w:rPr>
      </w:pPr>
      <w:r w:rsidRPr="008F24B9">
        <w:rPr>
          <w:rFonts w:ascii="Comic Sans MS" w:hAnsi="Comic Sans MS" w:cs="Calibri"/>
          <w:b/>
          <w:bCs/>
          <w:sz w:val="20"/>
          <w:szCs w:val="20"/>
        </w:rPr>
        <w:t>BALONLARI PATLATALIM</w:t>
      </w:r>
    </w:p>
    <w:p w:rsidR="00820064" w:rsidRDefault="00820064" w:rsidP="009D5A3F">
      <w:pPr>
        <w:spacing w:after="0"/>
        <w:rPr>
          <w:rFonts w:ascii="Comic Sans MS" w:hAnsi="Comic Sans MS" w:cs="Calibri"/>
          <w:bCs/>
          <w:sz w:val="20"/>
          <w:szCs w:val="20"/>
        </w:rPr>
      </w:pPr>
      <w:r w:rsidRPr="008F24B9">
        <w:rPr>
          <w:rFonts w:ascii="Comic Sans MS" w:hAnsi="Comic Sans MS" w:cs="Calibri"/>
          <w:b/>
          <w:bCs/>
          <w:sz w:val="20"/>
          <w:szCs w:val="20"/>
        </w:rPr>
        <w:t xml:space="preserve">Etkinlik Çeşidi: </w:t>
      </w:r>
      <w:r w:rsidRPr="008F24B9">
        <w:rPr>
          <w:rFonts w:ascii="Comic Sans MS" w:hAnsi="Comic Sans MS" w:cs="Calibri"/>
          <w:bCs/>
          <w:sz w:val="20"/>
          <w:szCs w:val="20"/>
        </w:rPr>
        <w:t>Oyun (</w:t>
      </w:r>
      <w:r w:rsidRPr="008F24B9">
        <w:rPr>
          <w:rFonts w:ascii="Comic Sans MS" w:hAnsi="Comic Sans MS" w:cs="Calibri"/>
          <w:sz w:val="20"/>
          <w:szCs w:val="20"/>
        </w:rPr>
        <w:t xml:space="preserve">Bireysel ve Büyük Grup Etkinliği)  </w:t>
      </w:r>
      <w:r w:rsidRPr="008F24B9">
        <w:rPr>
          <w:rFonts w:ascii="Comic Sans MS" w:hAnsi="Comic Sans MS" w:cs="Calibri"/>
          <w:b/>
          <w:bCs/>
          <w:sz w:val="20"/>
          <w:szCs w:val="20"/>
        </w:rPr>
        <w:tab/>
      </w:r>
      <w:r w:rsidRPr="008F24B9">
        <w:rPr>
          <w:rFonts w:ascii="Comic Sans MS" w:hAnsi="Comic Sans MS" w:cs="Calibri"/>
          <w:b/>
          <w:bCs/>
          <w:sz w:val="20"/>
          <w:szCs w:val="20"/>
        </w:rPr>
        <w:tab/>
      </w:r>
      <w:r w:rsidRPr="008F24B9">
        <w:rPr>
          <w:rFonts w:ascii="Comic Sans MS" w:hAnsi="Comic Sans MS" w:cs="Calibri"/>
          <w:b/>
          <w:bCs/>
          <w:sz w:val="20"/>
          <w:szCs w:val="20"/>
        </w:rPr>
        <w:tab/>
      </w:r>
      <w:r w:rsidRPr="008F24B9">
        <w:rPr>
          <w:rFonts w:ascii="Comic Sans MS" w:hAnsi="Comic Sans MS" w:cs="Calibri"/>
          <w:bCs/>
          <w:sz w:val="20"/>
          <w:szCs w:val="20"/>
        </w:rPr>
        <w:t xml:space="preserve">                                                                             </w:t>
      </w:r>
    </w:p>
    <w:p w:rsidR="00820064" w:rsidRPr="008F24B9" w:rsidRDefault="00820064" w:rsidP="009D5A3F">
      <w:pPr>
        <w:spacing w:after="0"/>
        <w:rPr>
          <w:rFonts w:ascii="Comic Sans MS" w:hAnsi="Comic Sans MS" w:cs="Calibri"/>
          <w:bCs/>
          <w:sz w:val="20"/>
          <w:szCs w:val="20"/>
        </w:rPr>
      </w:pPr>
      <w:r w:rsidRPr="008F24B9">
        <w:rPr>
          <w:rFonts w:ascii="Comic Sans MS" w:hAnsi="Comic Sans MS" w:cs="Calibri"/>
          <w:b/>
          <w:sz w:val="20"/>
          <w:szCs w:val="20"/>
        </w:rPr>
        <w:t xml:space="preserve">Yaş Grubu: </w:t>
      </w:r>
      <w:r>
        <w:rPr>
          <w:rFonts w:ascii="Comic Sans MS" w:hAnsi="Comic Sans MS" w:cs="Calibri"/>
          <w:sz w:val="20"/>
          <w:szCs w:val="20"/>
        </w:rPr>
        <w:t>48-66 AY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8"/>
        <w:gridCol w:w="7092"/>
      </w:tblGrid>
      <w:tr w:rsidR="00820064" w:rsidRPr="008F24B9" w:rsidTr="00501610">
        <w:trPr>
          <w:trHeight w:val="3482"/>
        </w:trPr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820064" w:rsidRPr="008F24B9" w:rsidRDefault="00820064" w:rsidP="008F24B9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bCs/>
                <w:sz w:val="20"/>
                <w:szCs w:val="20"/>
              </w:rPr>
              <w:t>KAZANIMLAR VE GÖSTERGELERİ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BİLİŞSEL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820064" w:rsidRPr="008F24B9" w:rsidRDefault="00820064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sz w:val="20"/>
                <w:szCs w:val="20"/>
              </w:rPr>
              <w:t>Kazanım 1: Nesne/durum/olaya dikkatini verir.</w:t>
            </w:r>
          </w:p>
          <w:p w:rsidR="00820064" w:rsidRPr="008F24B9" w:rsidRDefault="00820064" w:rsidP="008F24B9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sz w:val="20"/>
                <w:szCs w:val="20"/>
              </w:rPr>
              <w:t>Göstergeleri:Dikkat edilmesi gereken nesne/durum/olaya odaklanır.</w:t>
            </w:r>
          </w:p>
          <w:p w:rsidR="00820064" w:rsidRPr="008F24B9" w:rsidRDefault="00820064" w:rsidP="008F24B9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sz w:val="20"/>
                <w:szCs w:val="20"/>
              </w:rPr>
              <w:t>Kazanım 4: Nesneleri sayar.</w:t>
            </w:r>
          </w:p>
          <w:p w:rsidR="00820064" w:rsidRPr="008F24B9" w:rsidRDefault="00820064" w:rsidP="008F24B9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sz w:val="20"/>
                <w:szCs w:val="20"/>
              </w:rPr>
              <w:t>Göstergeleri:1. İleriye/geriye doğru birer birer ritmik sayar.</w:t>
            </w:r>
            <w:r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8F24B9">
              <w:rPr>
                <w:rFonts w:ascii="Comic Sans MS" w:hAnsi="Comic Sans MS" w:cs="Calibri"/>
                <w:sz w:val="20"/>
                <w:szCs w:val="20"/>
              </w:rPr>
              <w:t xml:space="preserve">2. Belirtilen sayı kadar nesneyi gösterir.3. Saydığı nesnelerin kaç tane olduğunu söyler. </w:t>
            </w:r>
          </w:p>
          <w:p w:rsidR="00820064" w:rsidRPr="008F24B9" w:rsidRDefault="00820064" w:rsidP="008F24B9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sz w:val="20"/>
                <w:szCs w:val="20"/>
              </w:rPr>
              <w:t>4. Sıra bildiren sayıyı söyler.</w:t>
            </w:r>
          </w:p>
          <w:p w:rsidR="00820064" w:rsidRPr="008F24B9" w:rsidRDefault="00820064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iCs/>
                <w:spacing w:val="-1"/>
                <w:sz w:val="20"/>
                <w:szCs w:val="20"/>
              </w:rPr>
              <w:t>SOSYAL DUYGUSAL GELİŞİM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Kazanım 7: Bir işi ya da görevi başarmak için kendini güdüler.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Göstergeleri:1. Yetişkin yönlendirmesi olmadan bir işe başlar.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2. Başladığı işi zamanında bitirmek için çaba gösterir.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DİL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GELİŞİMI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Kazanım 7: Dinledikleri/izlediklerinin anlamını kavrar.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Göstergeleri:1. Sözel yönergeleri yerine getirir. 2. Dinledikleri</w:t>
            </w:r>
            <w:r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/izlediklerini açıklar. 3. Dinledikleri/izledikleri hakkında yorum yapar.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PSİKOMOTOR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 xml:space="preserve">Kazanım 3: Nesne kontrolü gerektiren hareketleri yapar. </w:t>
            </w:r>
          </w:p>
          <w:p w:rsidR="00820064" w:rsidRPr="008F24B9" w:rsidRDefault="00820064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Göstergeleri:</w:t>
            </w:r>
            <w:r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  <w:r w:rsidRPr="008F24B9">
              <w:rPr>
                <w:rFonts w:ascii="Comic Sans MS" w:hAnsi="Comic Sans MS" w:cs="Calibri"/>
                <w:bCs/>
                <w:sz w:val="20"/>
                <w:szCs w:val="20"/>
              </w:rPr>
              <w:t>1. Bireysel ve eşli olarak nesneleri kontrol eder.</w:t>
            </w:r>
          </w:p>
          <w:p w:rsidR="00820064" w:rsidRPr="008F24B9" w:rsidRDefault="00820064" w:rsidP="00501610">
            <w:pPr>
              <w:spacing w:after="0"/>
              <w:rPr>
                <w:rFonts w:ascii="Comic Sans MS" w:eastAsia="HelveticaT" w:hAnsi="Comic Sans MS" w:cs="Calibri"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sz w:val="20"/>
                <w:szCs w:val="20"/>
              </w:rPr>
              <w:t xml:space="preserve"> </w:t>
            </w:r>
          </w:p>
          <w:p w:rsidR="00820064" w:rsidRPr="008F24B9" w:rsidRDefault="00820064" w:rsidP="00501610">
            <w:pPr>
              <w:rPr>
                <w:rFonts w:ascii="Comic Sans MS" w:hAnsi="Comic Sans MS" w:cs="Calibri"/>
                <w:bCs/>
                <w:i/>
                <w:sz w:val="20"/>
                <w:szCs w:val="20"/>
              </w:rPr>
            </w:pPr>
          </w:p>
        </w:tc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820064" w:rsidRPr="008F24B9" w:rsidRDefault="00820064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bCs/>
                <w:sz w:val="20"/>
                <w:szCs w:val="20"/>
              </w:rPr>
              <w:t>ÖĞRENME SÜRECİ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Çocuklar oyun için bahçeye çıkarılır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İpe çocukların sayısı kadar balon asılır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Çocuklarla beraber balonlar sayılır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Öğretmen çocukları yönlendirir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Çocuklar öğretmenin söylediği balonu gidip ipte gösterirler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Doğru bulan çocuk balonu patlatma hakkına sahip olur</w:t>
            </w:r>
          </w:p>
          <w:p w:rsidR="00820064" w:rsidRPr="008F24B9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(En baştaki, sondan ikinci, baştan beşinci gibi)</w:t>
            </w:r>
          </w:p>
          <w:p w:rsidR="00820064" w:rsidRDefault="00820064" w:rsidP="009D5A3F">
            <w:pPr>
              <w:pStyle w:val="hatice"/>
              <w:tabs>
                <w:tab w:val="clear" w:pos="454"/>
                <w:tab w:val="left" w:pos="98"/>
              </w:tabs>
              <w:ind w:left="454" w:hanging="454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Çocukların ilgilerine göre daha fazla balon asılarak oyun devam ettirilir</w:t>
            </w:r>
          </w:p>
          <w:p w:rsidR="00820064" w:rsidRDefault="00820064" w:rsidP="008F24B9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</w:p>
          <w:p w:rsidR="00820064" w:rsidRPr="008F24B9" w:rsidRDefault="00820064" w:rsidP="008F24B9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sz w:val="20"/>
                <w:szCs w:val="20"/>
              </w:rPr>
              <w:t>Materyaller</w:t>
            </w:r>
          </w:p>
          <w:p w:rsidR="00820064" w:rsidRPr="008F24B9" w:rsidRDefault="00820064" w:rsidP="008F24B9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F24B9">
              <w:rPr>
                <w:rFonts w:ascii="Comic Sans MS" w:hAnsi="Comic Sans MS"/>
                <w:bCs/>
                <w:sz w:val="20"/>
                <w:szCs w:val="20"/>
              </w:rPr>
              <w:t>İp, balon</w:t>
            </w:r>
          </w:p>
          <w:p w:rsidR="00820064" w:rsidRPr="008F24B9" w:rsidRDefault="00820064" w:rsidP="008F24B9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bCs/>
                <w:sz w:val="20"/>
                <w:szCs w:val="20"/>
              </w:rPr>
              <w:t>Sözcükler</w:t>
            </w:r>
          </w:p>
          <w:p w:rsidR="00820064" w:rsidRPr="008F24B9" w:rsidRDefault="00820064" w:rsidP="008F24B9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bCs/>
                <w:sz w:val="20"/>
                <w:szCs w:val="20"/>
              </w:rPr>
              <w:t>-----------------</w:t>
            </w:r>
          </w:p>
          <w:p w:rsidR="00820064" w:rsidRPr="008F24B9" w:rsidRDefault="00820064" w:rsidP="008F24B9">
            <w:pPr>
              <w:tabs>
                <w:tab w:val="left" w:pos="991"/>
              </w:tabs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bCs/>
                <w:sz w:val="20"/>
                <w:szCs w:val="20"/>
              </w:rPr>
              <w:t>Kavramlar</w:t>
            </w:r>
          </w:p>
          <w:p w:rsidR="00820064" w:rsidRDefault="00820064" w:rsidP="008F24B9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jc w:val="left"/>
              <w:rPr>
                <w:rFonts w:ascii="Comic Sans MS" w:hAnsi="Comic Sans MS" w:cs="Calibri"/>
                <w:bCs/>
              </w:rPr>
            </w:pPr>
            <w:r w:rsidRPr="008F24B9">
              <w:rPr>
                <w:rFonts w:ascii="Comic Sans MS" w:hAnsi="Comic Sans MS" w:cs="Calibri"/>
                <w:bCs/>
              </w:rPr>
              <w:t>Baştan ve sondan sıra sayıları(baştan  üçüncü , sondan ikinci gibi</w:t>
            </w:r>
          </w:p>
          <w:p w:rsidR="00820064" w:rsidRDefault="00820064" w:rsidP="008F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8F24B9">
              <w:rPr>
                <w:rFonts w:ascii="Comic Sans MS" w:hAnsi="Comic Sans MS" w:cs="Calibri"/>
                <w:b/>
                <w:sz w:val="20"/>
                <w:szCs w:val="20"/>
              </w:rPr>
              <w:t>DEĞERLENDİRME</w:t>
            </w:r>
          </w:p>
          <w:p w:rsidR="00820064" w:rsidRPr="008F24B9" w:rsidRDefault="00820064" w:rsidP="008F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8F24B9">
              <w:rPr>
                <w:rFonts w:ascii="Comic Sans MS" w:hAnsi="Comic Sans MS"/>
                <w:sz w:val="20"/>
                <w:szCs w:val="20"/>
              </w:rPr>
              <w:t>alon patlatma oyunumuzu beğendiniz mi?</w:t>
            </w:r>
          </w:p>
          <w:p w:rsidR="00820064" w:rsidRDefault="00820064" w:rsidP="008F24B9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jc w:val="left"/>
              <w:rPr>
                <w:rFonts w:ascii="Comic Sans MS" w:hAnsi="Comic Sans MS"/>
              </w:rPr>
            </w:pPr>
            <w:r w:rsidRPr="008F24B9">
              <w:rPr>
                <w:rFonts w:ascii="Comic Sans MS" w:hAnsi="Comic Sans MS"/>
              </w:rPr>
              <w:t>Oyunumuzu oynarken eğlendiniz mi?</w:t>
            </w:r>
          </w:p>
          <w:p w:rsidR="00820064" w:rsidRDefault="00820064" w:rsidP="008F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sz w:val="20"/>
                <w:szCs w:val="20"/>
              </w:rPr>
            </w:pPr>
          </w:p>
          <w:p w:rsidR="00820064" w:rsidRPr="008F24B9" w:rsidRDefault="00820064" w:rsidP="008F24B9">
            <w:pPr>
              <w:autoSpaceDE w:val="0"/>
              <w:autoSpaceDN w:val="0"/>
              <w:adjustRightInd w:val="0"/>
              <w:spacing w:after="0" w:line="240" w:lineRule="auto"/>
            </w:pPr>
            <w:r w:rsidRPr="008F24B9">
              <w:rPr>
                <w:rFonts w:cs="Calibri"/>
                <w:b/>
              </w:rPr>
              <w:t>UYARLAMA</w:t>
            </w:r>
            <w:r>
              <w:rPr>
                <w:rFonts w:cs="Calibri"/>
                <w:b/>
              </w:rPr>
              <w:t xml:space="preserve">: </w:t>
            </w:r>
            <w:r w:rsidRPr="008F24B9">
              <w:t>Sınıfta özel gereksinimli bir çocuk bulunuyor ise etkinliğin öğrenme süreci, “MEB OÖE Programı Özel Gereksinimli Çocukları Desteklemede Dikkat Edilmesi Gereken Noktalar” metnindeki bilgiler doğrultusunda düzenlenir.</w:t>
            </w:r>
          </w:p>
          <w:p w:rsidR="00820064" w:rsidRPr="008F24B9" w:rsidRDefault="00820064" w:rsidP="008F24B9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820064" w:rsidRPr="008F24B9" w:rsidRDefault="00820064" w:rsidP="009D5A3F">
      <w:pPr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820064" w:rsidRDefault="00820064" w:rsidP="009D5A3F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sectPr w:rsidR="00820064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064" w:rsidRDefault="00820064" w:rsidP="00806A98">
      <w:pPr>
        <w:spacing w:after="0" w:line="240" w:lineRule="auto"/>
      </w:pPr>
      <w:r>
        <w:separator/>
      </w:r>
    </w:p>
  </w:endnote>
  <w:endnote w:type="continuationSeparator" w:id="0">
    <w:p w:rsidR="00820064" w:rsidRDefault="0082006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64" w:rsidRDefault="00820064">
    <w:pPr>
      <w:pStyle w:val="Footer"/>
    </w:pPr>
  </w:p>
  <w:p w:rsidR="00820064" w:rsidRDefault="00820064">
    <w:pPr>
      <w:pStyle w:val="Footer"/>
    </w:pPr>
  </w:p>
  <w:p w:rsidR="00820064" w:rsidRDefault="008200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064" w:rsidRDefault="00820064" w:rsidP="00806A98">
      <w:pPr>
        <w:spacing w:after="0" w:line="240" w:lineRule="auto"/>
      </w:pPr>
      <w:r>
        <w:separator/>
      </w:r>
    </w:p>
  </w:footnote>
  <w:footnote w:type="continuationSeparator" w:id="0">
    <w:p w:rsidR="00820064" w:rsidRDefault="0082006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1CD6C59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246B2"/>
    <w:multiLevelType w:val="hybridMultilevel"/>
    <w:tmpl w:val="5E32F6D4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8"/>
  </w:num>
  <w:num w:numId="16">
    <w:abstractNumId w:val="10"/>
  </w:num>
  <w:num w:numId="1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2DED"/>
    <w:rsid w:val="00033824"/>
    <w:rsid w:val="000614C2"/>
    <w:rsid w:val="00081E7C"/>
    <w:rsid w:val="000867DE"/>
    <w:rsid w:val="000B4BB7"/>
    <w:rsid w:val="000C4FD0"/>
    <w:rsid w:val="000F3B1A"/>
    <w:rsid w:val="00113F35"/>
    <w:rsid w:val="00126263"/>
    <w:rsid w:val="00150544"/>
    <w:rsid w:val="0015787C"/>
    <w:rsid w:val="00164003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275DA"/>
    <w:rsid w:val="002A1BCC"/>
    <w:rsid w:val="002B5687"/>
    <w:rsid w:val="002C3115"/>
    <w:rsid w:val="002C40DB"/>
    <w:rsid w:val="002D0E59"/>
    <w:rsid w:val="002D1C22"/>
    <w:rsid w:val="002E7565"/>
    <w:rsid w:val="0030759F"/>
    <w:rsid w:val="00360A8B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18F1"/>
    <w:rsid w:val="004E21F3"/>
    <w:rsid w:val="004F21E0"/>
    <w:rsid w:val="004F353B"/>
    <w:rsid w:val="004F5861"/>
    <w:rsid w:val="00501610"/>
    <w:rsid w:val="00504F68"/>
    <w:rsid w:val="0051753C"/>
    <w:rsid w:val="00521BB8"/>
    <w:rsid w:val="00527203"/>
    <w:rsid w:val="005364CF"/>
    <w:rsid w:val="00550C21"/>
    <w:rsid w:val="0057788E"/>
    <w:rsid w:val="00577EBE"/>
    <w:rsid w:val="0059067C"/>
    <w:rsid w:val="005B492E"/>
    <w:rsid w:val="005C2716"/>
    <w:rsid w:val="005C3EC7"/>
    <w:rsid w:val="005C5442"/>
    <w:rsid w:val="005D35FA"/>
    <w:rsid w:val="005E4D38"/>
    <w:rsid w:val="00606432"/>
    <w:rsid w:val="00606435"/>
    <w:rsid w:val="00633088"/>
    <w:rsid w:val="0064489B"/>
    <w:rsid w:val="00663BB6"/>
    <w:rsid w:val="006836CC"/>
    <w:rsid w:val="006B5B61"/>
    <w:rsid w:val="006C6664"/>
    <w:rsid w:val="006D28C4"/>
    <w:rsid w:val="006D6401"/>
    <w:rsid w:val="006D6FD2"/>
    <w:rsid w:val="006E1899"/>
    <w:rsid w:val="0074215C"/>
    <w:rsid w:val="00764F63"/>
    <w:rsid w:val="007706DB"/>
    <w:rsid w:val="0078445C"/>
    <w:rsid w:val="007D5707"/>
    <w:rsid w:val="00801C8B"/>
    <w:rsid w:val="00806A98"/>
    <w:rsid w:val="00820064"/>
    <w:rsid w:val="008432E8"/>
    <w:rsid w:val="0085733F"/>
    <w:rsid w:val="008637FB"/>
    <w:rsid w:val="00881408"/>
    <w:rsid w:val="00890E89"/>
    <w:rsid w:val="008978B2"/>
    <w:rsid w:val="008B7296"/>
    <w:rsid w:val="008B7CE0"/>
    <w:rsid w:val="008D6974"/>
    <w:rsid w:val="008E20FE"/>
    <w:rsid w:val="008F24B9"/>
    <w:rsid w:val="0092742D"/>
    <w:rsid w:val="009319CC"/>
    <w:rsid w:val="009322A4"/>
    <w:rsid w:val="009367C8"/>
    <w:rsid w:val="00942E94"/>
    <w:rsid w:val="00954DBC"/>
    <w:rsid w:val="00977D97"/>
    <w:rsid w:val="009A20AC"/>
    <w:rsid w:val="009A586A"/>
    <w:rsid w:val="009D5A3F"/>
    <w:rsid w:val="009F06AB"/>
    <w:rsid w:val="00A0112F"/>
    <w:rsid w:val="00A10CBE"/>
    <w:rsid w:val="00A137A6"/>
    <w:rsid w:val="00A16277"/>
    <w:rsid w:val="00A33EA3"/>
    <w:rsid w:val="00A62724"/>
    <w:rsid w:val="00A70267"/>
    <w:rsid w:val="00A85CB0"/>
    <w:rsid w:val="00A93841"/>
    <w:rsid w:val="00AD00DF"/>
    <w:rsid w:val="00AD188D"/>
    <w:rsid w:val="00AE611F"/>
    <w:rsid w:val="00AF1049"/>
    <w:rsid w:val="00B042A7"/>
    <w:rsid w:val="00B0732E"/>
    <w:rsid w:val="00B131D1"/>
    <w:rsid w:val="00B43703"/>
    <w:rsid w:val="00B64698"/>
    <w:rsid w:val="00B67CE3"/>
    <w:rsid w:val="00BA482B"/>
    <w:rsid w:val="00BB3A48"/>
    <w:rsid w:val="00BC6104"/>
    <w:rsid w:val="00BD3B5E"/>
    <w:rsid w:val="00BE067A"/>
    <w:rsid w:val="00C0205C"/>
    <w:rsid w:val="00C110B3"/>
    <w:rsid w:val="00C36564"/>
    <w:rsid w:val="00C3789F"/>
    <w:rsid w:val="00C644FA"/>
    <w:rsid w:val="00C66B23"/>
    <w:rsid w:val="00C76592"/>
    <w:rsid w:val="00C826C2"/>
    <w:rsid w:val="00C903B4"/>
    <w:rsid w:val="00CA20A7"/>
    <w:rsid w:val="00CC732C"/>
    <w:rsid w:val="00CE6E6F"/>
    <w:rsid w:val="00D21128"/>
    <w:rsid w:val="00D21969"/>
    <w:rsid w:val="00D46B5F"/>
    <w:rsid w:val="00D617CD"/>
    <w:rsid w:val="00D77DC0"/>
    <w:rsid w:val="00D904D5"/>
    <w:rsid w:val="00D94A26"/>
    <w:rsid w:val="00DB3A81"/>
    <w:rsid w:val="00E04C1B"/>
    <w:rsid w:val="00E1402F"/>
    <w:rsid w:val="00E34451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53BA"/>
    <w:rsid w:val="00EC6C15"/>
    <w:rsid w:val="00ED34F9"/>
    <w:rsid w:val="00ED6BD1"/>
    <w:rsid w:val="00ED7DEF"/>
    <w:rsid w:val="00EE47F4"/>
    <w:rsid w:val="00EF1A06"/>
    <w:rsid w:val="00F0673B"/>
    <w:rsid w:val="00F12C2C"/>
    <w:rsid w:val="00F25426"/>
    <w:rsid w:val="00F300A9"/>
    <w:rsid w:val="00F41E99"/>
    <w:rsid w:val="00F51D16"/>
    <w:rsid w:val="00F53DE0"/>
    <w:rsid w:val="00F61B8B"/>
    <w:rsid w:val="00F875E3"/>
    <w:rsid w:val="00F91FFA"/>
    <w:rsid w:val="00F92AFE"/>
    <w:rsid w:val="00F94A41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D9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9D5A3F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227" w:hanging="227"/>
    </w:pPr>
    <w:rPr>
      <w:rFonts w:cs="Calibri"/>
      <w:bCs/>
      <w:sz w:val="18"/>
      <w:szCs w:val="18"/>
    </w:rPr>
  </w:style>
  <w:style w:type="paragraph" w:customStyle="1" w:styleId="a-turkce">
    <w:name w:val="a-turkce"/>
    <w:basedOn w:val="Normal"/>
    <w:link w:val="a-turkceChar"/>
    <w:uiPriority w:val="99"/>
    <w:rsid w:val="009D5A3F"/>
    <w:pPr>
      <w:tabs>
        <w:tab w:val="left" w:pos="964"/>
        <w:tab w:val="left" w:pos="1474"/>
        <w:tab w:val="left" w:pos="1644"/>
      </w:tabs>
      <w:spacing w:before="14" w:after="0" w:line="240" w:lineRule="auto"/>
      <w:ind w:left="227"/>
    </w:pPr>
    <w:rPr>
      <w:rFonts w:ascii="Arial T." w:hAnsi="Arial T."/>
      <w:b/>
      <w:noProof/>
      <w:sz w:val="24"/>
      <w:szCs w:val="20"/>
    </w:rPr>
  </w:style>
  <w:style w:type="character" w:customStyle="1" w:styleId="a-turkceChar">
    <w:name w:val="a-turkce Char"/>
    <w:link w:val="a-turkce"/>
    <w:uiPriority w:val="99"/>
    <w:locked/>
    <w:rsid w:val="009D5A3F"/>
    <w:rPr>
      <w:rFonts w:ascii="Arial T." w:hAnsi="Arial T."/>
      <w:b/>
      <w:noProof/>
      <w:sz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0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4</Pages>
  <Words>509</Words>
  <Characters>2903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2015-07-18T13:28:00Z</dcterms:created>
  <dcterms:modified xsi:type="dcterms:W3CDTF">2016-08-28T21:15:00Z</dcterms:modified>
</cp:coreProperties>
</file>